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307" w:rsidRPr="00301194" w:rsidRDefault="00886307" w:rsidP="00633D73">
      <w:pPr>
        <w:jc w:val="center"/>
        <w:rPr>
          <w:rFonts w:ascii="黑体" w:eastAsia="黑体" w:hAnsi="Times New Roman" w:cs="Times New Roman"/>
          <w:sz w:val="44"/>
          <w:szCs w:val="44"/>
        </w:rPr>
      </w:pPr>
    </w:p>
    <w:p w:rsidR="00886307" w:rsidRDefault="00886307" w:rsidP="00633D73">
      <w:pPr>
        <w:jc w:val="center"/>
        <w:rPr>
          <w:rFonts w:ascii="黑体" w:eastAsia="黑体" w:hAnsi="Times New Roman" w:cs="Times New Roman"/>
          <w:sz w:val="44"/>
          <w:szCs w:val="44"/>
        </w:rPr>
      </w:pPr>
      <w:r>
        <w:rPr>
          <w:rFonts w:ascii="黑体" w:eastAsia="黑体" w:hAnsi="Times New Roman" w:cs="Times New Roman"/>
          <w:sz w:val="44"/>
          <w:szCs w:val="44"/>
        </w:rPr>
        <w:t>2016</w:t>
      </w:r>
      <w:r>
        <w:rPr>
          <w:rFonts w:ascii="黑体" w:eastAsia="黑体" w:hAnsi="Times New Roman" w:cs="Times New Roman" w:hint="eastAsia"/>
          <w:sz w:val="44"/>
          <w:szCs w:val="44"/>
        </w:rPr>
        <w:t>年度河北省社会科学发展</w:t>
      </w:r>
    </w:p>
    <w:p w:rsidR="00886307" w:rsidRDefault="00886307" w:rsidP="00633D73">
      <w:pPr>
        <w:jc w:val="center"/>
        <w:rPr>
          <w:rFonts w:ascii="黑体" w:eastAsia="黑体" w:hAnsi="Times New Roman" w:cs="Times New Roman"/>
          <w:sz w:val="44"/>
          <w:szCs w:val="44"/>
        </w:rPr>
      </w:pPr>
      <w:r>
        <w:rPr>
          <w:rFonts w:ascii="黑体" w:eastAsia="黑体" w:hAnsi="Times New Roman" w:cs="Times New Roman" w:hint="eastAsia"/>
          <w:sz w:val="44"/>
          <w:szCs w:val="44"/>
        </w:rPr>
        <w:t>研究课题指南</w:t>
      </w:r>
    </w:p>
    <w:p w:rsidR="00886307" w:rsidRDefault="00886307" w:rsidP="00974D32">
      <w:pPr>
        <w:ind w:firstLineChars="200" w:firstLine="31680"/>
        <w:rPr>
          <w:rFonts w:ascii="Times New Roman" w:eastAsia="黑体" w:hAnsi="Times New Roman" w:cs="Times New Roman"/>
          <w:sz w:val="32"/>
          <w:szCs w:val="32"/>
        </w:rPr>
      </w:pPr>
    </w:p>
    <w:p w:rsidR="00886307" w:rsidRDefault="00886307" w:rsidP="00974D32">
      <w:pPr>
        <w:ind w:firstLineChars="200" w:firstLine="3168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一、指导思想</w:t>
      </w:r>
    </w:p>
    <w:p w:rsidR="00886307" w:rsidRDefault="00886307" w:rsidP="00974D32">
      <w:pPr>
        <w:autoSpaceDN w:val="0"/>
        <w:spacing w:line="432" w:lineRule="auto"/>
        <w:ind w:firstLineChars="200" w:firstLine="31680"/>
        <w:jc w:val="left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全面贯彻落实党的十八大和十八届三中、四中、五中全会精神，高举中国特色社会主义伟大旗帜，以邓小平理论、“三个代表”重要思想、科学发展观为指导，深入贯彻习近平总书记系列重要讲话精神。全面贯彻落实省委八届十二次全会精神，为建设经济强省、美丽河北服务，深入研究我省经济社会发展中的重大理论和现实问题，</w:t>
      </w:r>
      <w:r>
        <w:rPr>
          <w:rFonts w:ascii="仿宋" w:eastAsia="仿宋" w:hAnsi="仿宋" w:cs="仿宋" w:hint="eastAsia"/>
          <w:sz w:val="32"/>
          <w:szCs w:val="32"/>
        </w:rPr>
        <w:t>推动哲学社会科学</w:t>
      </w:r>
      <w:r>
        <w:rPr>
          <w:rFonts w:ascii="仿宋" w:eastAsia="仿宋" w:hAnsi="仿宋" w:cs="仿宋" w:hint="eastAsia"/>
          <w:bCs/>
          <w:sz w:val="32"/>
          <w:szCs w:val="32"/>
        </w:rPr>
        <w:t>为党委和政府决策服务、</w:t>
      </w:r>
      <w:r>
        <w:rPr>
          <w:rFonts w:ascii="仿宋" w:eastAsia="仿宋" w:hAnsi="仿宋" w:cs="仿宋" w:hint="eastAsia"/>
          <w:sz w:val="32"/>
          <w:szCs w:val="32"/>
        </w:rPr>
        <w:t>为社会主义文化大发展大繁荣服务。</w:t>
      </w:r>
    </w:p>
    <w:p w:rsidR="00886307" w:rsidRDefault="00886307" w:rsidP="00974D32">
      <w:pPr>
        <w:ind w:firstLineChars="200" w:firstLine="3168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二、总体要求</w:t>
      </w:r>
    </w:p>
    <w:p w:rsidR="00886307" w:rsidRDefault="00886307" w:rsidP="00974D32">
      <w:pPr>
        <w:autoSpaceDE w:val="0"/>
        <w:autoSpaceDN w:val="0"/>
        <w:adjustRightInd w:val="0"/>
        <w:ind w:firstLineChars="200" w:firstLine="3168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（一）课题研究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以河北经济社会发展中具有全局性、战略性的重大理论和现实问题为主攻方向，着力推动学术观点、学科体系和研究方法的创新，着力推出有分量有深度的研究成果。基础研究要突出学术价值，体现原创性、开拓性；应用研究要深刻把握省情，体现现实性、针对性、可操作性。</w:t>
      </w:r>
    </w:p>
    <w:p w:rsidR="00886307" w:rsidRDefault="00886307" w:rsidP="00974D32">
      <w:pPr>
        <w:autoSpaceDE w:val="0"/>
        <w:autoSpaceDN w:val="0"/>
        <w:adjustRightInd w:val="0"/>
        <w:ind w:firstLineChars="200" w:firstLine="3168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（二）</w:t>
      </w:r>
      <w:r>
        <w:rPr>
          <w:rFonts w:ascii="仿宋_GB2312" w:eastAsia="仿宋_GB2312" w:hAnsi="Times New Roman" w:cs="Times New Roman" w:hint="eastAsia"/>
          <w:sz w:val="32"/>
          <w:szCs w:val="32"/>
        </w:rPr>
        <w:t>同一课题在申报本项目的同时不得申报其他研究项目。申报课题的负责人同年度只能申报一个项目。青年课题负责人（包括课题组成员），年龄不得超过</w:t>
      </w:r>
      <w:r>
        <w:rPr>
          <w:rFonts w:ascii="仿宋_GB2312" w:eastAsia="仿宋_GB2312" w:hAnsi="Times New Roman" w:cs="Times New Roman"/>
          <w:sz w:val="32"/>
          <w:szCs w:val="32"/>
        </w:rPr>
        <w:t>39</w:t>
      </w:r>
      <w:r>
        <w:rPr>
          <w:rFonts w:ascii="仿宋_GB2312" w:eastAsia="仿宋_GB2312" w:hAnsi="Times New Roman" w:cs="Times New Roman" w:hint="eastAsia"/>
          <w:sz w:val="32"/>
          <w:szCs w:val="32"/>
        </w:rPr>
        <w:t>周岁。</w:t>
      </w:r>
    </w:p>
    <w:p w:rsidR="00886307" w:rsidRDefault="00886307" w:rsidP="00974D32">
      <w:pPr>
        <w:autoSpaceDE w:val="0"/>
        <w:autoSpaceDN w:val="0"/>
        <w:adjustRightInd w:val="0"/>
        <w:ind w:firstLineChars="200" w:firstLine="3168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（三）</w:t>
      </w:r>
      <w:r>
        <w:rPr>
          <w:rFonts w:ascii="仿宋_GB2312" w:eastAsia="仿宋_GB2312" w:hAnsi="Times New Roman" w:cs="Times New Roman" w:hint="eastAsia"/>
          <w:kern w:val="0"/>
          <w:sz w:val="32"/>
          <w:szCs w:val="32"/>
        </w:rPr>
        <w:t>申报人应认真组织课题论证，按要求</w:t>
      </w:r>
      <w:r>
        <w:rPr>
          <w:rFonts w:ascii="仿宋_GB2312" w:eastAsia="仿宋_GB2312" w:hAnsi="Times New Roman" w:cs="Times New Roman" w:hint="eastAsia"/>
          <w:sz w:val="32"/>
          <w:szCs w:val="32"/>
        </w:rPr>
        <w:t>如实</w:t>
      </w:r>
      <w:r>
        <w:rPr>
          <w:rFonts w:ascii="仿宋_GB2312" w:eastAsia="仿宋_GB2312" w:hAnsi="Times New Roman" w:cs="Times New Roman" w:hint="eastAsia"/>
          <w:kern w:val="0"/>
          <w:sz w:val="32"/>
          <w:szCs w:val="32"/>
        </w:rPr>
        <w:t>填写《河北省社会科学发展研究课题申请书》</w:t>
      </w:r>
      <w:r>
        <w:rPr>
          <w:rFonts w:ascii="仿宋_GB2312" w:eastAsia="仿宋_GB2312" w:hAnsi="Times New Roman" w:cs="Times New Roman" w:hint="eastAsia"/>
          <w:sz w:val="32"/>
          <w:szCs w:val="32"/>
        </w:rPr>
        <w:t>，并保证没有知识产权争议。凡弄虚作假者，一经查实取消申报资格。</w:t>
      </w:r>
    </w:p>
    <w:p w:rsidR="00886307" w:rsidRDefault="00886307" w:rsidP="00974D32">
      <w:pPr>
        <w:autoSpaceDE w:val="0"/>
        <w:autoSpaceDN w:val="0"/>
        <w:adjustRightInd w:val="0"/>
        <w:ind w:firstLineChars="200" w:firstLine="31680"/>
        <w:jc w:val="left"/>
        <w:rPr>
          <w:rFonts w:ascii="黑体" w:eastAsia="黑体" w:hAnsi="Times New Roman" w:cs="Times New Roman"/>
          <w:sz w:val="32"/>
          <w:szCs w:val="32"/>
        </w:rPr>
      </w:pPr>
      <w:r>
        <w:rPr>
          <w:rFonts w:ascii="黑体" w:eastAsia="黑体" w:hAnsi="Times New Roman" w:cs="Times New Roman" w:hint="eastAsia"/>
          <w:sz w:val="32"/>
          <w:szCs w:val="32"/>
        </w:rPr>
        <w:t>三、重点研究方向</w:t>
      </w:r>
    </w:p>
    <w:p w:rsidR="00886307" w:rsidRPr="00653284" w:rsidRDefault="00886307" w:rsidP="00974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50" w:firstLine="31680"/>
        <w:rPr>
          <w:rFonts w:ascii="仿宋" w:eastAsia="仿宋" w:hAnsi="仿宋" w:cs="Courier New"/>
          <w:bCs/>
          <w:sz w:val="32"/>
          <w:szCs w:val="28"/>
        </w:rPr>
      </w:pPr>
      <w:r w:rsidRPr="00653284">
        <w:rPr>
          <w:rFonts w:ascii="仿宋_GB2312" w:eastAsia="仿宋_GB2312" w:hAnsi="Courier New" w:cs="Courier New"/>
          <w:sz w:val="32"/>
          <w:szCs w:val="32"/>
        </w:rPr>
        <w:t>1.</w:t>
      </w:r>
      <w:r w:rsidRPr="00653284">
        <w:rPr>
          <w:rFonts w:ascii="仿宋" w:eastAsia="仿宋" w:hAnsi="仿宋" w:cs="Courier New" w:hint="eastAsia"/>
          <w:bCs/>
          <w:sz w:val="32"/>
          <w:szCs w:val="28"/>
        </w:rPr>
        <w:t>习近平总书记治国理政思想研究</w:t>
      </w:r>
    </w:p>
    <w:p w:rsidR="00886307" w:rsidRPr="00653284" w:rsidRDefault="00886307" w:rsidP="00974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50" w:firstLine="31680"/>
        <w:rPr>
          <w:rFonts w:ascii="仿宋" w:eastAsia="仿宋" w:hAnsi="仿宋" w:cs="Courier New"/>
          <w:bCs/>
          <w:sz w:val="32"/>
          <w:szCs w:val="28"/>
        </w:rPr>
      </w:pPr>
      <w:r w:rsidRPr="00653284">
        <w:rPr>
          <w:rFonts w:ascii="仿宋" w:eastAsia="仿宋" w:hAnsi="仿宋" w:cs="Courier New"/>
          <w:bCs/>
          <w:sz w:val="32"/>
          <w:szCs w:val="28"/>
        </w:rPr>
        <w:t>2.</w:t>
      </w:r>
      <w:r w:rsidRPr="00653284">
        <w:rPr>
          <w:rFonts w:ascii="仿宋_GB2312" w:eastAsia="仿宋_GB2312" w:hAnsi="Courier New" w:cs="Courier New" w:hint="eastAsia"/>
          <w:sz w:val="32"/>
          <w:szCs w:val="32"/>
        </w:rPr>
        <w:t>全面建成小康社会相关问题研究</w:t>
      </w:r>
    </w:p>
    <w:p w:rsidR="00886307" w:rsidRPr="00653284" w:rsidRDefault="00886307" w:rsidP="00974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50" w:firstLine="31680"/>
        <w:rPr>
          <w:rFonts w:ascii="仿宋_GB2312" w:eastAsia="仿宋_GB2312" w:hAnsi="Courier New" w:cs="Courier New"/>
          <w:sz w:val="32"/>
          <w:szCs w:val="32"/>
        </w:rPr>
      </w:pPr>
      <w:r w:rsidRPr="00653284">
        <w:rPr>
          <w:rFonts w:ascii="仿宋" w:eastAsia="仿宋" w:hAnsi="仿宋" w:cs="Courier New"/>
          <w:bCs/>
          <w:sz w:val="32"/>
          <w:szCs w:val="28"/>
        </w:rPr>
        <w:t>3.</w:t>
      </w:r>
      <w:r w:rsidRPr="00653284">
        <w:rPr>
          <w:rFonts w:ascii="仿宋" w:eastAsia="仿宋" w:hAnsi="仿宋" w:cs="Courier New" w:hint="eastAsia"/>
          <w:bCs/>
          <w:sz w:val="32"/>
          <w:szCs w:val="28"/>
        </w:rPr>
        <w:t>“十三五”时期我国、我省发展环境相关问题研究</w:t>
      </w:r>
    </w:p>
    <w:p w:rsidR="00886307" w:rsidRPr="00653284" w:rsidRDefault="00886307" w:rsidP="00974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50" w:firstLine="31680"/>
        <w:rPr>
          <w:rFonts w:ascii="仿宋_GB2312" w:eastAsia="仿宋_GB2312" w:hAnsi="宋体" w:cs="Courier New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4.</w:t>
      </w:r>
      <w:r w:rsidRPr="00653284">
        <w:rPr>
          <w:rFonts w:ascii="仿宋" w:eastAsia="仿宋" w:hAnsi="仿宋" w:cs="宋体" w:hint="eastAsia"/>
          <w:bCs/>
          <w:kern w:val="0"/>
          <w:sz w:val="32"/>
          <w:szCs w:val="28"/>
        </w:rPr>
        <w:t>“创新、协调、绿色、开放、共享”五大发展理念研究</w:t>
      </w:r>
    </w:p>
    <w:p w:rsidR="00886307" w:rsidRPr="00653284" w:rsidRDefault="00886307" w:rsidP="00974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50" w:firstLine="31680"/>
        <w:rPr>
          <w:rFonts w:ascii="仿宋" w:eastAsia="仿宋" w:hAnsi="仿宋" w:cs="宋体"/>
          <w:bCs/>
          <w:kern w:val="0"/>
          <w:sz w:val="32"/>
          <w:szCs w:val="28"/>
        </w:rPr>
      </w:pPr>
      <w:r w:rsidRPr="00653284">
        <w:rPr>
          <w:rFonts w:ascii="仿宋_GB2312" w:eastAsia="仿宋_GB2312" w:hAnsi="宋体" w:cs="Courier New"/>
          <w:sz w:val="32"/>
          <w:szCs w:val="32"/>
        </w:rPr>
        <w:t>5.</w:t>
      </w:r>
      <w:r w:rsidRPr="00653284">
        <w:rPr>
          <w:rFonts w:ascii="仿宋" w:eastAsia="仿宋" w:hAnsi="仿宋" w:cs="Courier New" w:hint="eastAsia"/>
          <w:bCs/>
          <w:sz w:val="32"/>
          <w:szCs w:val="28"/>
        </w:rPr>
        <w:t>中国特色社会主义理论体系相关问题研究</w:t>
      </w:r>
    </w:p>
    <w:p w:rsidR="00886307" w:rsidRPr="00653284" w:rsidRDefault="00886307" w:rsidP="00974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50" w:firstLine="31680"/>
        <w:rPr>
          <w:rFonts w:ascii="仿宋" w:eastAsia="仿宋" w:hAnsi="仿宋" w:cs="Courier New"/>
          <w:bCs/>
          <w:sz w:val="32"/>
          <w:szCs w:val="21"/>
        </w:rPr>
      </w:pPr>
      <w:r w:rsidRPr="00653284">
        <w:rPr>
          <w:rFonts w:ascii="仿宋" w:eastAsia="仿宋" w:hAnsi="仿宋" w:cs="宋体"/>
          <w:bCs/>
          <w:kern w:val="0"/>
          <w:sz w:val="32"/>
          <w:szCs w:val="28"/>
        </w:rPr>
        <w:t>6.</w:t>
      </w:r>
      <w:r w:rsidRPr="00653284">
        <w:rPr>
          <w:rFonts w:ascii="仿宋" w:eastAsia="仿宋" w:hAnsi="仿宋" w:cs="Courier New" w:hint="eastAsia"/>
          <w:bCs/>
          <w:sz w:val="32"/>
          <w:szCs w:val="21"/>
        </w:rPr>
        <w:t>全面从严治党与党的建设研究</w:t>
      </w:r>
    </w:p>
    <w:p w:rsidR="00886307" w:rsidRPr="00653284" w:rsidRDefault="00886307" w:rsidP="00974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50" w:firstLine="31680"/>
        <w:rPr>
          <w:rFonts w:ascii="仿宋" w:eastAsia="仿宋" w:hAnsi="仿宋" w:cs="宋体"/>
          <w:bCs/>
          <w:kern w:val="0"/>
          <w:sz w:val="32"/>
          <w:szCs w:val="28"/>
        </w:rPr>
      </w:pPr>
      <w:r w:rsidRPr="00653284">
        <w:rPr>
          <w:rFonts w:ascii="仿宋" w:eastAsia="仿宋" w:hAnsi="仿宋" w:cs="Courier New"/>
          <w:bCs/>
          <w:sz w:val="32"/>
          <w:szCs w:val="28"/>
        </w:rPr>
        <w:t>7.</w:t>
      </w:r>
      <w:r w:rsidRPr="00653284">
        <w:rPr>
          <w:rFonts w:ascii="仿宋" w:eastAsia="仿宋" w:hAnsi="仿宋" w:cs="宋体" w:hint="eastAsia"/>
          <w:bCs/>
          <w:kern w:val="0"/>
          <w:sz w:val="32"/>
          <w:szCs w:val="28"/>
        </w:rPr>
        <w:t>完善党领导经济社会发展工作体制机制研究</w:t>
      </w:r>
    </w:p>
    <w:p w:rsidR="00886307" w:rsidRPr="00653284" w:rsidRDefault="00886307" w:rsidP="00974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50" w:firstLine="31680"/>
        <w:rPr>
          <w:rFonts w:ascii="仿宋" w:eastAsia="仿宋" w:hAnsi="仿宋" w:cs="宋体"/>
          <w:bCs/>
          <w:kern w:val="0"/>
          <w:sz w:val="32"/>
          <w:szCs w:val="28"/>
        </w:rPr>
      </w:pPr>
      <w:r w:rsidRPr="00653284">
        <w:rPr>
          <w:rFonts w:ascii="仿宋" w:eastAsia="仿宋" w:hAnsi="仿宋" w:cs="宋体"/>
          <w:bCs/>
          <w:kern w:val="0"/>
          <w:sz w:val="32"/>
          <w:szCs w:val="28"/>
        </w:rPr>
        <w:t>8.</w:t>
      </w:r>
      <w:r w:rsidRPr="00653284">
        <w:rPr>
          <w:rFonts w:ascii="仿宋" w:eastAsia="仿宋" w:hAnsi="仿宋" w:cs="宋体" w:hint="eastAsia"/>
          <w:bCs/>
          <w:kern w:val="0"/>
          <w:sz w:val="32"/>
          <w:szCs w:val="28"/>
        </w:rPr>
        <w:t>“三严三实”的科学内涵及实践意义研究</w:t>
      </w:r>
    </w:p>
    <w:p w:rsidR="00886307" w:rsidRPr="00653284" w:rsidRDefault="00886307" w:rsidP="00974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50" w:firstLine="31680"/>
        <w:rPr>
          <w:rFonts w:ascii="仿宋" w:eastAsia="仿宋" w:hAnsi="仿宋" w:cs="Courier New"/>
          <w:bCs/>
          <w:sz w:val="32"/>
          <w:szCs w:val="28"/>
        </w:rPr>
      </w:pPr>
      <w:r w:rsidRPr="00653284">
        <w:rPr>
          <w:rFonts w:ascii="仿宋" w:eastAsia="仿宋" w:hAnsi="仿宋" w:cs="Courier New"/>
          <w:bCs/>
          <w:sz w:val="32"/>
          <w:szCs w:val="28"/>
        </w:rPr>
        <w:t>9.</w:t>
      </w:r>
      <w:r w:rsidRPr="00653284">
        <w:rPr>
          <w:rFonts w:ascii="仿宋" w:eastAsia="仿宋" w:hAnsi="仿宋" w:cs="Courier New" w:hint="eastAsia"/>
          <w:bCs/>
          <w:sz w:val="32"/>
          <w:szCs w:val="28"/>
        </w:rPr>
        <w:t>认识、适应、引领经济发展新常态研究</w:t>
      </w:r>
      <w:r w:rsidRPr="00653284">
        <w:rPr>
          <w:rFonts w:ascii="仿宋" w:eastAsia="仿宋" w:hAnsi="仿宋" w:cs="Courier New"/>
          <w:bCs/>
          <w:sz w:val="32"/>
          <w:szCs w:val="28"/>
        </w:rPr>
        <w:t xml:space="preserve"> </w:t>
      </w:r>
    </w:p>
    <w:p w:rsidR="00886307" w:rsidRPr="00653284" w:rsidRDefault="00886307" w:rsidP="00974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50" w:firstLine="31680"/>
        <w:rPr>
          <w:rFonts w:ascii="仿宋" w:eastAsia="仿宋" w:hAnsi="仿宋" w:cs="Courier New"/>
          <w:bCs/>
          <w:sz w:val="32"/>
          <w:szCs w:val="28"/>
        </w:rPr>
      </w:pPr>
      <w:r w:rsidRPr="00653284">
        <w:rPr>
          <w:rFonts w:ascii="仿宋" w:eastAsia="仿宋" w:hAnsi="仿宋" w:cs="Courier New"/>
          <w:bCs/>
          <w:sz w:val="32"/>
          <w:szCs w:val="28"/>
        </w:rPr>
        <w:t>10.</w:t>
      </w:r>
      <w:r w:rsidRPr="00653284">
        <w:rPr>
          <w:rFonts w:ascii="仿宋" w:eastAsia="仿宋" w:hAnsi="仿宋" w:cs="Courier New" w:hint="eastAsia"/>
          <w:bCs/>
          <w:sz w:val="32"/>
          <w:szCs w:val="21"/>
        </w:rPr>
        <w:t>京津冀协同发展研究</w:t>
      </w:r>
    </w:p>
    <w:p w:rsidR="00886307" w:rsidRPr="00653284" w:rsidRDefault="00886307" w:rsidP="00974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50" w:firstLine="31680"/>
        <w:rPr>
          <w:rFonts w:ascii="仿宋" w:eastAsia="仿宋" w:hAnsi="仿宋" w:cs="宋体"/>
          <w:bCs/>
          <w:kern w:val="0"/>
          <w:sz w:val="32"/>
          <w:szCs w:val="28"/>
        </w:rPr>
      </w:pPr>
      <w:r w:rsidRPr="00653284">
        <w:rPr>
          <w:rFonts w:ascii="仿宋" w:eastAsia="仿宋" w:hAnsi="仿宋" w:cs="Courier New"/>
          <w:bCs/>
          <w:sz w:val="32"/>
          <w:szCs w:val="28"/>
        </w:rPr>
        <w:t>11.</w:t>
      </w:r>
      <w:r w:rsidRPr="00653284">
        <w:rPr>
          <w:rFonts w:ascii="仿宋" w:eastAsia="仿宋" w:hAnsi="仿宋" w:cs="Courier New" w:hint="eastAsia"/>
          <w:bCs/>
          <w:sz w:val="32"/>
          <w:szCs w:val="28"/>
        </w:rPr>
        <w:t>河北转型升级、提质增效、又好又快发展研究</w:t>
      </w:r>
    </w:p>
    <w:p w:rsidR="00886307" w:rsidRPr="00653284" w:rsidRDefault="00886307" w:rsidP="00974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50" w:firstLine="31680"/>
        <w:rPr>
          <w:rFonts w:ascii="仿宋" w:eastAsia="仿宋" w:hAnsi="仿宋" w:cs="Courier New"/>
          <w:bCs/>
          <w:sz w:val="32"/>
          <w:szCs w:val="21"/>
        </w:rPr>
      </w:pPr>
      <w:r w:rsidRPr="00653284">
        <w:rPr>
          <w:rFonts w:ascii="仿宋" w:eastAsia="仿宋" w:hAnsi="仿宋" w:cs="Courier New"/>
          <w:bCs/>
          <w:sz w:val="32"/>
          <w:szCs w:val="21"/>
        </w:rPr>
        <w:t>12.</w:t>
      </w:r>
      <w:r w:rsidRPr="00653284">
        <w:rPr>
          <w:rFonts w:ascii="仿宋" w:eastAsia="仿宋" w:hAnsi="仿宋" w:cs="Courier New" w:hint="eastAsia"/>
          <w:bCs/>
          <w:sz w:val="32"/>
          <w:szCs w:val="21"/>
        </w:rPr>
        <w:t>河北环境治理相关问题研究</w:t>
      </w:r>
    </w:p>
    <w:p w:rsidR="00886307" w:rsidRPr="00653284" w:rsidRDefault="00886307" w:rsidP="00974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50" w:firstLine="31680"/>
        <w:rPr>
          <w:rFonts w:ascii="仿宋" w:eastAsia="仿宋" w:hAnsi="仿宋" w:cs="Courier New"/>
          <w:bCs/>
          <w:sz w:val="32"/>
          <w:szCs w:val="28"/>
        </w:rPr>
      </w:pPr>
      <w:r w:rsidRPr="00653284">
        <w:rPr>
          <w:rFonts w:ascii="仿宋" w:eastAsia="仿宋" w:hAnsi="仿宋" w:cs="Courier New"/>
          <w:bCs/>
          <w:sz w:val="32"/>
          <w:szCs w:val="28"/>
        </w:rPr>
        <w:t>13.</w:t>
      </w:r>
      <w:r w:rsidRPr="00653284">
        <w:rPr>
          <w:rFonts w:ascii="仿宋" w:eastAsia="仿宋" w:hAnsi="仿宋" w:cs="Courier New" w:hint="eastAsia"/>
          <w:bCs/>
          <w:sz w:val="32"/>
          <w:szCs w:val="28"/>
        </w:rPr>
        <w:t>依法治省相关问题研究</w:t>
      </w:r>
    </w:p>
    <w:p w:rsidR="00886307" w:rsidRPr="00653284" w:rsidRDefault="00886307" w:rsidP="00974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50" w:firstLine="31680"/>
        <w:rPr>
          <w:rFonts w:ascii="仿宋" w:eastAsia="仿宋" w:hAnsi="仿宋" w:cs="Courier New"/>
          <w:bCs/>
          <w:sz w:val="32"/>
          <w:szCs w:val="28"/>
        </w:rPr>
      </w:pPr>
      <w:r w:rsidRPr="00653284">
        <w:rPr>
          <w:rFonts w:ascii="仿宋" w:eastAsia="仿宋" w:hAnsi="仿宋" w:cs="Courier New"/>
          <w:bCs/>
          <w:sz w:val="32"/>
          <w:szCs w:val="28"/>
        </w:rPr>
        <w:t>14.</w:t>
      </w:r>
      <w:r w:rsidRPr="00653284">
        <w:rPr>
          <w:rFonts w:ascii="仿宋" w:eastAsia="仿宋" w:hAnsi="仿宋" w:cs="Courier New" w:hint="eastAsia"/>
          <w:bCs/>
          <w:sz w:val="32"/>
          <w:szCs w:val="28"/>
        </w:rPr>
        <w:t>宣传思想文化事业健康发展研究</w:t>
      </w:r>
    </w:p>
    <w:p w:rsidR="00886307" w:rsidRPr="00653284" w:rsidRDefault="00886307" w:rsidP="00974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50" w:firstLine="31680"/>
        <w:rPr>
          <w:rFonts w:ascii="仿宋" w:eastAsia="仿宋" w:hAnsi="仿宋" w:cs="Courier New"/>
          <w:bCs/>
          <w:sz w:val="32"/>
          <w:szCs w:val="28"/>
        </w:rPr>
      </w:pPr>
      <w:r w:rsidRPr="00653284">
        <w:rPr>
          <w:rFonts w:ascii="仿宋" w:eastAsia="仿宋" w:hAnsi="仿宋" w:cs="Courier New"/>
          <w:bCs/>
          <w:sz w:val="32"/>
          <w:szCs w:val="28"/>
        </w:rPr>
        <w:t>15.</w:t>
      </w:r>
      <w:r w:rsidRPr="00653284">
        <w:rPr>
          <w:rFonts w:ascii="仿宋" w:eastAsia="仿宋" w:hAnsi="仿宋" w:cs="Courier New" w:hint="eastAsia"/>
          <w:bCs/>
          <w:sz w:val="32"/>
          <w:szCs w:val="28"/>
        </w:rPr>
        <w:t>社会治理、保障民生相关问题研究</w:t>
      </w:r>
    </w:p>
    <w:p w:rsidR="00886307" w:rsidRPr="00653284" w:rsidRDefault="00886307" w:rsidP="00974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50" w:firstLine="31680"/>
        <w:rPr>
          <w:rFonts w:ascii="仿宋" w:eastAsia="仿宋" w:hAnsi="仿宋" w:cs="Courier New"/>
          <w:bCs/>
          <w:sz w:val="32"/>
          <w:szCs w:val="32"/>
        </w:rPr>
      </w:pPr>
    </w:p>
    <w:p w:rsidR="00886307" w:rsidRPr="00653284" w:rsidRDefault="00886307" w:rsidP="00974D32">
      <w:pPr>
        <w:spacing w:line="360" w:lineRule="auto"/>
        <w:ind w:leftChars="-200" w:left="31680" w:hangingChars="150" w:firstLine="31680"/>
        <w:rPr>
          <w:rFonts w:ascii="Times New Roman" w:eastAsia="黑体" w:hAnsi="Times New Roman" w:cs="Times New Roman"/>
          <w:sz w:val="32"/>
          <w:szCs w:val="32"/>
        </w:rPr>
      </w:pPr>
      <w:r w:rsidRPr="00653284">
        <w:rPr>
          <w:rFonts w:ascii="Times New Roman" w:eastAsia="黑体" w:hAnsi="Times New Roman" w:cs="Times New Roman" w:hint="eastAsia"/>
          <w:sz w:val="32"/>
          <w:szCs w:val="32"/>
        </w:rPr>
        <w:t>四、选题参考范围</w:t>
      </w:r>
    </w:p>
    <w:p w:rsidR="00886307" w:rsidRPr="00653284" w:rsidRDefault="00886307" w:rsidP="00974D32">
      <w:pPr>
        <w:numPr>
          <w:ilvl w:val="0"/>
          <w:numId w:val="1"/>
        </w:numPr>
        <w:spacing w:line="360" w:lineRule="auto"/>
        <w:ind w:firstLineChars="200" w:firstLine="31680"/>
        <w:rPr>
          <w:rFonts w:ascii="楷体_GB2312" w:eastAsia="楷体_GB2312" w:hAnsi="Times New Roman" w:cs="Times New Roman"/>
          <w:sz w:val="32"/>
          <w:szCs w:val="32"/>
        </w:rPr>
      </w:pPr>
      <w:r w:rsidRPr="00653284">
        <w:rPr>
          <w:rFonts w:ascii="楷体_GB2312" w:eastAsia="楷体_GB2312" w:hAnsi="Times New Roman" w:cs="Times New Roman" w:hint="eastAsia"/>
          <w:sz w:val="32"/>
          <w:szCs w:val="32"/>
        </w:rPr>
        <w:t>中国特色社会主义理论体系</w:t>
      </w:r>
    </w:p>
    <w:p w:rsidR="00886307" w:rsidRPr="00653284" w:rsidRDefault="00886307" w:rsidP="00633D73">
      <w:pPr>
        <w:spacing w:line="360" w:lineRule="auto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 xml:space="preserve">    1.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马克思主义理论阐释和现实应用研究</w:t>
      </w:r>
    </w:p>
    <w:p w:rsidR="00886307" w:rsidRPr="00653284" w:rsidRDefault="00886307" w:rsidP="00633D73">
      <w:pPr>
        <w:spacing w:line="360" w:lineRule="auto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 xml:space="preserve">    2.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十八大以来中国特色社会主义理论和实践创新研究</w:t>
      </w:r>
    </w:p>
    <w:p w:rsidR="00886307" w:rsidRPr="00653284" w:rsidRDefault="00886307" w:rsidP="00633D73">
      <w:pPr>
        <w:spacing w:line="360" w:lineRule="auto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 xml:space="preserve">    3.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社会主义核心价值观传播和影响力研究</w:t>
      </w:r>
    </w:p>
    <w:p w:rsidR="00886307" w:rsidRPr="00653284" w:rsidRDefault="00886307" w:rsidP="00974D32">
      <w:pPr>
        <w:spacing w:line="360" w:lineRule="auto"/>
        <w:ind w:firstLineChars="200" w:firstLine="31680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4.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自媒体时代社会主义意识形态建设研究</w:t>
      </w:r>
    </w:p>
    <w:p w:rsidR="00886307" w:rsidRPr="00653284" w:rsidRDefault="00886307" w:rsidP="00974D32">
      <w:pPr>
        <w:spacing w:line="360" w:lineRule="auto"/>
        <w:ind w:firstLineChars="200" w:firstLine="31680"/>
        <w:rPr>
          <w:rFonts w:ascii="仿宋" w:eastAsia="仿宋" w:hAnsi="仿宋" w:cs="仿宋"/>
          <w:sz w:val="32"/>
          <w:szCs w:val="32"/>
        </w:rPr>
      </w:pPr>
      <w:r w:rsidRPr="00653284">
        <w:rPr>
          <w:rFonts w:ascii="仿宋" w:eastAsia="仿宋" w:hAnsi="仿宋" w:cs="仿宋"/>
          <w:sz w:val="32"/>
          <w:szCs w:val="32"/>
        </w:rPr>
        <w:t>5.</w:t>
      </w:r>
      <w:r w:rsidRPr="00653284">
        <w:rPr>
          <w:rFonts w:ascii="仿宋" w:eastAsia="仿宋" w:hAnsi="仿宋" w:cs="仿宋" w:hint="eastAsia"/>
          <w:sz w:val="32"/>
          <w:szCs w:val="32"/>
        </w:rPr>
        <w:t>生态文明建设的理论和制度研究</w:t>
      </w:r>
    </w:p>
    <w:p w:rsidR="00886307" w:rsidRPr="00653284" w:rsidRDefault="00886307" w:rsidP="00633D73">
      <w:pPr>
        <w:spacing w:line="360" w:lineRule="auto"/>
        <w:rPr>
          <w:rFonts w:ascii="仿宋" w:eastAsia="仿宋" w:hAnsi="仿宋" w:cs="仿宋"/>
          <w:kern w:val="0"/>
          <w:sz w:val="32"/>
          <w:szCs w:val="32"/>
        </w:rPr>
      </w:pPr>
      <w:r w:rsidRPr="00653284">
        <w:rPr>
          <w:rFonts w:ascii="仿宋" w:eastAsia="仿宋" w:hAnsi="仿宋" w:cs="仿宋"/>
          <w:kern w:val="0"/>
          <w:sz w:val="32"/>
          <w:szCs w:val="32"/>
        </w:rPr>
        <w:t xml:space="preserve">    6.</w:t>
      </w:r>
      <w:r w:rsidRPr="00653284">
        <w:rPr>
          <w:rFonts w:ascii="仿宋" w:eastAsia="仿宋" w:hAnsi="仿宋" w:cs="仿宋" w:hint="eastAsia"/>
          <w:kern w:val="0"/>
          <w:sz w:val="32"/>
          <w:szCs w:val="32"/>
        </w:rPr>
        <w:t>“互联网</w:t>
      </w:r>
      <w:r w:rsidRPr="00653284">
        <w:rPr>
          <w:rFonts w:ascii="仿宋" w:eastAsia="仿宋" w:hAnsi="仿宋" w:cs="仿宋"/>
          <w:kern w:val="0"/>
          <w:sz w:val="32"/>
          <w:szCs w:val="32"/>
        </w:rPr>
        <w:t>+</w:t>
      </w:r>
      <w:r w:rsidRPr="00653284">
        <w:rPr>
          <w:rFonts w:ascii="仿宋" w:eastAsia="仿宋" w:hAnsi="仿宋" w:cs="仿宋" w:hint="eastAsia"/>
          <w:kern w:val="0"/>
          <w:sz w:val="32"/>
          <w:szCs w:val="32"/>
        </w:rPr>
        <w:t>”条件下思想政治教育研究</w:t>
      </w:r>
    </w:p>
    <w:p w:rsidR="00886307" w:rsidRPr="00653284" w:rsidRDefault="00886307" w:rsidP="00633D73">
      <w:pPr>
        <w:spacing w:line="360" w:lineRule="auto"/>
        <w:rPr>
          <w:rFonts w:ascii="仿宋" w:eastAsia="仿宋" w:hAnsi="仿宋" w:cs="仿宋"/>
          <w:kern w:val="0"/>
          <w:sz w:val="32"/>
          <w:szCs w:val="32"/>
        </w:rPr>
      </w:pPr>
      <w:r w:rsidRPr="00653284">
        <w:rPr>
          <w:rFonts w:ascii="仿宋" w:eastAsia="仿宋" w:hAnsi="仿宋" w:cs="仿宋"/>
          <w:kern w:val="0"/>
          <w:sz w:val="32"/>
          <w:szCs w:val="32"/>
        </w:rPr>
        <w:t xml:space="preserve">    7.</w:t>
      </w:r>
      <w:r w:rsidRPr="00653284">
        <w:rPr>
          <w:rFonts w:ascii="仿宋" w:eastAsia="仿宋" w:hAnsi="仿宋" w:cs="仿宋" w:hint="eastAsia"/>
          <w:kern w:val="0"/>
          <w:sz w:val="32"/>
          <w:szCs w:val="32"/>
        </w:rPr>
        <w:t>习近平总书记关于推进反腐倡廉建设思想研究</w:t>
      </w:r>
    </w:p>
    <w:p w:rsidR="00886307" w:rsidRPr="00653284" w:rsidRDefault="00886307" w:rsidP="00633D73">
      <w:pPr>
        <w:spacing w:line="360" w:lineRule="auto"/>
        <w:ind w:firstLine="648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8.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中国精神与繁荣社会主义文化事业研究</w:t>
      </w:r>
    </w:p>
    <w:p w:rsidR="00886307" w:rsidRPr="00653284" w:rsidRDefault="00886307" w:rsidP="00633D73">
      <w:pPr>
        <w:spacing w:line="360" w:lineRule="auto"/>
        <w:ind w:firstLine="648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9.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马克思主义哲学的现实应用和当代价值研究</w:t>
      </w:r>
    </w:p>
    <w:p w:rsidR="00886307" w:rsidRPr="00653284" w:rsidRDefault="00886307" w:rsidP="00633D73">
      <w:pPr>
        <w:spacing w:line="360" w:lineRule="auto"/>
        <w:ind w:firstLine="648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10.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中国特色新型智库建设研究</w:t>
      </w:r>
    </w:p>
    <w:p w:rsidR="00886307" w:rsidRPr="00653284" w:rsidRDefault="00886307" w:rsidP="00633D73">
      <w:pPr>
        <w:spacing w:line="360" w:lineRule="auto"/>
        <w:ind w:firstLine="648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11.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社会组织中党的建设和功能强化研究</w:t>
      </w:r>
    </w:p>
    <w:p w:rsidR="00886307" w:rsidRPr="00653284" w:rsidRDefault="00886307" w:rsidP="00633D73">
      <w:pPr>
        <w:spacing w:line="360" w:lineRule="auto"/>
        <w:ind w:firstLine="648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12.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中国特色社会主义群团组织发展道路研究</w:t>
      </w:r>
    </w:p>
    <w:p w:rsidR="00886307" w:rsidRPr="00653284" w:rsidRDefault="00886307" w:rsidP="00633D73">
      <w:pPr>
        <w:spacing w:line="360" w:lineRule="auto"/>
        <w:ind w:firstLine="648"/>
        <w:rPr>
          <w:rFonts w:ascii="仿宋_GB2312" w:eastAsia="仿宋_GB2312" w:hAnsi="宋体" w:cs="Times New Roman"/>
          <w:sz w:val="32"/>
          <w:szCs w:val="32"/>
        </w:rPr>
      </w:pPr>
      <w:r w:rsidRPr="00653284">
        <w:rPr>
          <w:rFonts w:ascii="仿宋_GB2312" w:eastAsia="仿宋_GB2312" w:hAnsi="宋体" w:cs="Times New Roman"/>
          <w:sz w:val="32"/>
          <w:szCs w:val="32"/>
        </w:rPr>
        <w:t>13.</w:t>
      </w:r>
      <w:r w:rsidRPr="00653284">
        <w:rPr>
          <w:rFonts w:ascii="仿宋_GB2312" w:eastAsia="仿宋_GB2312" w:hAnsi="宋体" w:cs="Times New Roman" w:hint="eastAsia"/>
          <w:sz w:val="32"/>
          <w:szCs w:val="32"/>
        </w:rPr>
        <w:t>经济强省、美丽河北的内涵与实践研究</w:t>
      </w:r>
    </w:p>
    <w:p w:rsidR="00886307" w:rsidRPr="00653284" w:rsidRDefault="00886307" w:rsidP="00633D73">
      <w:pPr>
        <w:spacing w:line="360" w:lineRule="auto"/>
        <w:ind w:firstLine="648"/>
        <w:rPr>
          <w:rFonts w:ascii="仿宋_GB2312" w:eastAsia="仿宋_GB2312" w:hAnsi="宋体" w:cs="Times New Roman"/>
          <w:sz w:val="32"/>
          <w:szCs w:val="32"/>
        </w:rPr>
      </w:pPr>
    </w:p>
    <w:p w:rsidR="00886307" w:rsidRPr="00653284" w:rsidRDefault="00886307" w:rsidP="00974D32">
      <w:pPr>
        <w:spacing w:line="360" w:lineRule="auto"/>
        <w:ind w:firstLineChars="196" w:firstLine="31680"/>
        <w:rPr>
          <w:rFonts w:ascii="楷体_GB2312" w:eastAsia="楷体_GB2312" w:hAnsi="宋体" w:cs="Times New Roman"/>
          <w:sz w:val="32"/>
          <w:szCs w:val="24"/>
        </w:rPr>
      </w:pPr>
      <w:r w:rsidRPr="00653284">
        <w:rPr>
          <w:rFonts w:ascii="楷体_GB2312" w:eastAsia="楷体_GB2312" w:hAnsi="宋体" w:cs="Times New Roman" w:hint="eastAsia"/>
          <w:sz w:val="32"/>
          <w:szCs w:val="24"/>
        </w:rPr>
        <w:t>（二）经济强省建设</w:t>
      </w:r>
    </w:p>
    <w:p w:rsidR="00886307" w:rsidRPr="00653284" w:rsidRDefault="00886307" w:rsidP="00974D32">
      <w:pPr>
        <w:autoSpaceDE w:val="0"/>
        <w:autoSpaceDN w:val="0"/>
        <w:adjustRightInd w:val="0"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1.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河北经济供给侧结构性改革研究</w:t>
      </w:r>
    </w:p>
    <w:p w:rsidR="00886307" w:rsidRPr="00653284" w:rsidRDefault="00886307" w:rsidP="00974D32">
      <w:pPr>
        <w:autoSpaceDE w:val="0"/>
        <w:autoSpaceDN w:val="0"/>
        <w:adjustRightInd w:val="0"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2.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坚守发展、生态、民生三条底线问题研究</w:t>
      </w:r>
    </w:p>
    <w:p w:rsidR="00886307" w:rsidRPr="00653284" w:rsidRDefault="00886307" w:rsidP="00974D32">
      <w:pPr>
        <w:autoSpaceDE w:val="0"/>
        <w:autoSpaceDN w:val="0"/>
        <w:adjustRightInd w:val="0"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3.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河北工业转型升级研究</w:t>
      </w:r>
    </w:p>
    <w:p w:rsidR="00886307" w:rsidRPr="00653284" w:rsidRDefault="00886307" w:rsidP="00974D32">
      <w:pPr>
        <w:autoSpaceDE w:val="0"/>
        <w:autoSpaceDN w:val="0"/>
        <w:adjustRightInd w:val="0"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4.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河北经济发展新动能研究</w:t>
      </w:r>
    </w:p>
    <w:p w:rsidR="00886307" w:rsidRPr="00653284" w:rsidRDefault="00886307" w:rsidP="00974D32">
      <w:pPr>
        <w:autoSpaceDE w:val="0"/>
        <w:autoSpaceDN w:val="0"/>
        <w:adjustRightInd w:val="0"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5.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提高河北经济对外开放水平研究</w:t>
      </w:r>
    </w:p>
    <w:p w:rsidR="00886307" w:rsidRPr="00653284" w:rsidRDefault="00886307" w:rsidP="00974D32">
      <w:pPr>
        <w:autoSpaceDE w:val="0"/>
        <w:autoSpaceDN w:val="0"/>
        <w:adjustRightInd w:val="0"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6.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新常态下河北经济发展研究</w:t>
      </w:r>
    </w:p>
    <w:p w:rsidR="00886307" w:rsidRPr="00653284" w:rsidRDefault="00886307" w:rsidP="00974D32">
      <w:pPr>
        <w:autoSpaceDE w:val="0"/>
        <w:autoSpaceDN w:val="0"/>
        <w:adjustRightInd w:val="0"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7.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河北绿色产业体系和空间结构研究</w:t>
      </w:r>
    </w:p>
    <w:p w:rsidR="00886307" w:rsidRPr="00653284" w:rsidRDefault="00886307" w:rsidP="00974D32">
      <w:pPr>
        <w:autoSpaceDE w:val="0"/>
        <w:autoSpaceDN w:val="0"/>
        <w:adjustRightInd w:val="0"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8.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京津冀协同发展精准确定功能分区研究</w:t>
      </w:r>
    </w:p>
    <w:p w:rsidR="00886307" w:rsidRPr="00653284" w:rsidRDefault="00886307" w:rsidP="00974D32">
      <w:pPr>
        <w:autoSpaceDE w:val="0"/>
        <w:autoSpaceDN w:val="0"/>
        <w:adjustRightInd w:val="0"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9.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承接北京非首都功能疏解和产业转移相关问题研究</w:t>
      </w:r>
    </w:p>
    <w:p w:rsidR="00886307" w:rsidRPr="00653284" w:rsidRDefault="00886307" w:rsidP="00974D32">
      <w:pPr>
        <w:autoSpaceDE w:val="0"/>
        <w:autoSpaceDN w:val="0"/>
        <w:adjustRightInd w:val="0"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10.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河北化解过剩产能问题研究</w:t>
      </w:r>
    </w:p>
    <w:p w:rsidR="00886307" w:rsidRPr="00653284" w:rsidRDefault="00886307" w:rsidP="00974D32">
      <w:pPr>
        <w:autoSpaceDE w:val="0"/>
        <w:autoSpaceDN w:val="0"/>
        <w:adjustRightInd w:val="0"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11.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河北改造传统产业问题研究</w:t>
      </w:r>
    </w:p>
    <w:p w:rsidR="00886307" w:rsidRPr="00653284" w:rsidRDefault="00886307" w:rsidP="00974D32">
      <w:pPr>
        <w:autoSpaceDE w:val="0"/>
        <w:autoSpaceDN w:val="0"/>
        <w:adjustRightInd w:val="0"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12.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河北培育发展战略性新兴产业研究</w:t>
      </w:r>
    </w:p>
    <w:p w:rsidR="00886307" w:rsidRPr="00653284" w:rsidRDefault="00886307" w:rsidP="00974D32">
      <w:pPr>
        <w:autoSpaceDE w:val="0"/>
        <w:autoSpaceDN w:val="0"/>
        <w:adjustRightInd w:val="0"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13.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河北发展现代服务业研究</w:t>
      </w:r>
    </w:p>
    <w:p w:rsidR="00886307" w:rsidRPr="00653284" w:rsidRDefault="00886307" w:rsidP="00974D32">
      <w:pPr>
        <w:autoSpaceDE w:val="0"/>
        <w:autoSpaceDN w:val="0"/>
        <w:adjustRightInd w:val="0"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14.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河北新型城镇化与城乡统筹发展相关问题研究</w:t>
      </w:r>
    </w:p>
    <w:p w:rsidR="00886307" w:rsidRPr="00653284" w:rsidRDefault="00886307" w:rsidP="00974D32">
      <w:pPr>
        <w:autoSpaceDE w:val="0"/>
        <w:autoSpaceDN w:val="0"/>
        <w:adjustRightInd w:val="0"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15.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河北县域经济发展研究</w:t>
      </w:r>
    </w:p>
    <w:p w:rsidR="00886307" w:rsidRPr="00653284" w:rsidRDefault="00886307" w:rsidP="00974D32">
      <w:pPr>
        <w:autoSpaceDE w:val="0"/>
        <w:autoSpaceDN w:val="0"/>
        <w:adjustRightInd w:val="0"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" w:eastAsia="仿宋" w:hAnsi="仿宋" w:cs="Times New Roman"/>
          <w:bCs/>
          <w:sz w:val="32"/>
          <w:szCs w:val="32"/>
        </w:rPr>
        <w:t>16.</w:t>
      </w:r>
      <w:r w:rsidRPr="00653284">
        <w:rPr>
          <w:rFonts w:ascii="仿宋" w:eastAsia="仿宋" w:hAnsi="仿宋" w:cs="Times New Roman" w:hint="eastAsia"/>
          <w:bCs/>
          <w:sz w:val="32"/>
          <w:szCs w:val="32"/>
        </w:rPr>
        <w:t>科技创新的体制机制研究</w:t>
      </w:r>
    </w:p>
    <w:p w:rsidR="00886307" w:rsidRPr="00653284" w:rsidRDefault="00886307" w:rsidP="00974D32">
      <w:pPr>
        <w:autoSpaceDE w:val="0"/>
        <w:autoSpaceDN w:val="0"/>
        <w:adjustRightInd w:val="0"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17.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打造全国产业转型升级试验区研究</w:t>
      </w:r>
    </w:p>
    <w:p w:rsidR="00886307" w:rsidRPr="00653284" w:rsidRDefault="00886307" w:rsidP="00974D32">
      <w:pPr>
        <w:autoSpaceDE w:val="0"/>
        <w:autoSpaceDN w:val="0"/>
        <w:adjustRightInd w:val="0"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18.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奥运经济与河北发展研究</w:t>
      </w:r>
    </w:p>
    <w:p w:rsidR="00886307" w:rsidRPr="00653284" w:rsidRDefault="00886307" w:rsidP="00974D32">
      <w:pPr>
        <w:autoSpaceDE w:val="0"/>
        <w:autoSpaceDN w:val="0"/>
        <w:adjustRightInd w:val="0"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19.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商事制度改革相关问题研究</w:t>
      </w:r>
    </w:p>
    <w:p w:rsidR="00886307" w:rsidRPr="00653284" w:rsidRDefault="00886307" w:rsidP="00974D32">
      <w:pPr>
        <w:autoSpaceDE w:val="0"/>
        <w:autoSpaceDN w:val="0"/>
        <w:adjustRightInd w:val="0"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20.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金融领域改革研究</w:t>
      </w:r>
    </w:p>
    <w:p w:rsidR="00886307" w:rsidRPr="00653284" w:rsidRDefault="00886307" w:rsidP="00974D32">
      <w:pPr>
        <w:autoSpaceDE w:val="0"/>
        <w:autoSpaceDN w:val="0"/>
        <w:adjustRightInd w:val="0"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21.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财税制度改革研究</w:t>
      </w:r>
    </w:p>
    <w:p w:rsidR="00886307" w:rsidRPr="00653284" w:rsidRDefault="00886307" w:rsidP="00974D32">
      <w:pPr>
        <w:autoSpaceDE w:val="0"/>
        <w:autoSpaceDN w:val="0"/>
        <w:adjustRightInd w:val="0"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22.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河北创新公共服务方式研究</w:t>
      </w:r>
    </w:p>
    <w:p w:rsidR="00886307" w:rsidRPr="00653284" w:rsidRDefault="00886307" w:rsidP="00974D32">
      <w:pPr>
        <w:autoSpaceDE w:val="0"/>
        <w:autoSpaceDN w:val="0"/>
        <w:adjustRightInd w:val="0"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886307" w:rsidRPr="00653284" w:rsidRDefault="00886307" w:rsidP="00974D32">
      <w:pPr>
        <w:spacing w:line="360" w:lineRule="auto"/>
        <w:ind w:firstLineChars="196" w:firstLine="31680"/>
        <w:rPr>
          <w:rFonts w:ascii="楷体_GB2312" w:eastAsia="楷体_GB2312" w:hAnsi="Times New Roman" w:cs="Times New Roman"/>
          <w:sz w:val="32"/>
          <w:szCs w:val="32"/>
        </w:rPr>
      </w:pPr>
      <w:r w:rsidRPr="00653284">
        <w:rPr>
          <w:rFonts w:ascii="楷体_GB2312" w:eastAsia="楷体_GB2312" w:hAnsi="宋体" w:cs="Times New Roman" w:hint="eastAsia"/>
          <w:sz w:val="32"/>
          <w:szCs w:val="24"/>
        </w:rPr>
        <w:t>（三）法治河北建设</w:t>
      </w:r>
    </w:p>
    <w:p w:rsidR="00886307" w:rsidRPr="00653284" w:rsidRDefault="00886307" w:rsidP="00633D73">
      <w:pPr>
        <w:spacing w:line="360" w:lineRule="auto"/>
        <w:ind w:left="627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1.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习近平总书记全面依法治国思想研究</w:t>
      </w:r>
    </w:p>
    <w:p w:rsidR="00886307" w:rsidRPr="00653284" w:rsidRDefault="00886307" w:rsidP="00633D73">
      <w:pPr>
        <w:spacing w:line="360" w:lineRule="auto"/>
        <w:ind w:left="627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2.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提高依法执政水平研究</w:t>
      </w:r>
    </w:p>
    <w:p w:rsidR="00886307" w:rsidRPr="00653284" w:rsidRDefault="00886307" w:rsidP="00633D73">
      <w:pPr>
        <w:spacing w:line="360" w:lineRule="auto"/>
        <w:ind w:left="627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3.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加强人大立法和民主协商制度研究</w:t>
      </w:r>
    </w:p>
    <w:p w:rsidR="00886307" w:rsidRPr="00653284" w:rsidRDefault="00886307" w:rsidP="00633D73">
      <w:pPr>
        <w:spacing w:line="360" w:lineRule="auto"/>
        <w:ind w:left="627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4.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依法行政相关问题研究</w:t>
      </w:r>
    </w:p>
    <w:p w:rsidR="00886307" w:rsidRPr="00653284" w:rsidRDefault="00886307" w:rsidP="00974D32">
      <w:pPr>
        <w:spacing w:line="360" w:lineRule="auto"/>
        <w:ind w:firstLineChars="196" w:firstLine="31680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5.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互联网法治问题研究</w:t>
      </w:r>
    </w:p>
    <w:p w:rsidR="00886307" w:rsidRPr="00653284" w:rsidRDefault="00886307" w:rsidP="00974D32">
      <w:pPr>
        <w:spacing w:line="360" w:lineRule="auto"/>
        <w:ind w:firstLineChars="196" w:firstLine="31680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6.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营造全社会崇尚法治的良好环境研究</w:t>
      </w:r>
    </w:p>
    <w:p w:rsidR="00886307" w:rsidRPr="00653284" w:rsidRDefault="00886307" w:rsidP="00633D73">
      <w:pPr>
        <w:spacing w:line="360" w:lineRule="auto"/>
        <w:ind w:left="627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7.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法治工作队伍建设研究</w:t>
      </w:r>
    </w:p>
    <w:p w:rsidR="00886307" w:rsidRPr="00653284" w:rsidRDefault="00886307" w:rsidP="00633D73">
      <w:pPr>
        <w:spacing w:line="360" w:lineRule="auto"/>
        <w:ind w:left="627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8.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河北法治建设与区域协调体制研究</w:t>
      </w:r>
    </w:p>
    <w:p w:rsidR="00886307" w:rsidRPr="00653284" w:rsidRDefault="00886307" w:rsidP="00633D73">
      <w:pPr>
        <w:spacing w:line="360" w:lineRule="auto"/>
        <w:ind w:left="627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9.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县域治理法治化研究</w:t>
      </w:r>
    </w:p>
    <w:p w:rsidR="00886307" w:rsidRPr="00653284" w:rsidRDefault="00886307" w:rsidP="00633D73">
      <w:pPr>
        <w:spacing w:line="360" w:lineRule="auto"/>
        <w:ind w:left="627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10.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律师职能作用服务法治河北建设研究</w:t>
      </w:r>
    </w:p>
    <w:p w:rsidR="00886307" w:rsidRPr="00653284" w:rsidRDefault="00886307" w:rsidP="00633D73">
      <w:pPr>
        <w:spacing w:line="360" w:lineRule="auto"/>
        <w:ind w:left="627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11.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市场监管法律体系改革与创新研究</w:t>
      </w:r>
    </w:p>
    <w:p w:rsidR="00886307" w:rsidRPr="00653284" w:rsidRDefault="00886307" w:rsidP="00633D73">
      <w:pPr>
        <w:spacing w:line="360" w:lineRule="auto"/>
        <w:ind w:left="627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12.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河北农村法律服务体系构建研究</w:t>
      </w:r>
    </w:p>
    <w:p w:rsidR="00886307" w:rsidRPr="00653284" w:rsidRDefault="00886307" w:rsidP="00633D73">
      <w:pPr>
        <w:spacing w:line="360" w:lineRule="auto"/>
        <w:ind w:left="627"/>
        <w:rPr>
          <w:rFonts w:ascii="仿宋_GB2312" w:eastAsia="仿宋_GB2312" w:hAnsi="Times New Roman" w:cs="Times New Roman"/>
          <w:sz w:val="32"/>
          <w:szCs w:val="32"/>
        </w:rPr>
      </w:pPr>
    </w:p>
    <w:p w:rsidR="00886307" w:rsidRPr="00653284" w:rsidRDefault="00886307" w:rsidP="00974D32">
      <w:pPr>
        <w:widowControl/>
        <w:ind w:firstLineChars="200" w:firstLine="31680"/>
        <w:jc w:val="left"/>
        <w:rPr>
          <w:rFonts w:ascii="楷体_GB2312" w:eastAsia="楷体_GB2312" w:hAnsi="Times New Roman" w:cs="Times New Roman"/>
          <w:sz w:val="32"/>
          <w:szCs w:val="32"/>
        </w:rPr>
      </w:pPr>
      <w:r w:rsidRPr="00653284">
        <w:rPr>
          <w:rFonts w:ascii="楷体_GB2312" w:eastAsia="楷体_GB2312" w:hAnsi="Times New Roman" w:cs="Times New Roman" w:hint="eastAsia"/>
          <w:sz w:val="32"/>
          <w:szCs w:val="32"/>
        </w:rPr>
        <w:t>（四）创新社会治理</w:t>
      </w:r>
    </w:p>
    <w:p w:rsidR="00886307" w:rsidRPr="00653284" w:rsidRDefault="00886307" w:rsidP="00974D32">
      <w:pPr>
        <w:ind w:firstLineChars="200" w:firstLine="31680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1.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创新社会治理体制机制研究</w:t>
      </w:r>
    </w:p>
    <w:p w:rsidR="00886307" w:rsidRPr="00653284" w:rsidRDefault="00886307" w:rsidP="00974D32">
      <w:pPr>
        <w:ind w:firstLineChars="200" w:firstLine="31680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2.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实现政府治理和社会调节、居民自治良性互动研究</w:t>
      </w:r>
    </w:p>
    <w:p w:rsidR="00886307" w:rsidRPr="00653284" w:rsidRDefault="00886307" w:rsidP="00974D32">
      <w:pPr>
        <w:ind w:firstLineChars="200" w:firstLine="31680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3.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河北公共服务均等化研究</w:t>
      </w:r>
    </w:p>
    <w:p w:rsidR="00886307" w:rsidRPr="00653284" w:rsidRDefault="00886307" w:rsidP="00974D32">
      <w:pPr>
        <w:ind w:firstLineChars="200" w:firstLine="31680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4.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河北创新、创业人员研究</w:t>
      </w:r>
    </w:p>
    <w:p w:rsidR="00886307" w:rsidRPr="00653284" w:rsidRDefault="00886307" w:rsidP="00974D32">
      <w:pPr>
        <w:tabs>
          <w:tab w:val="left" w:pos="5040"/>
        </w:tabs>
        <w:ind w:firstLineChars="200" w:firstLine="31680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5.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河北住房制度改革研究</w:t>
      </w:r>
    </w:p>
    <w:p w:rsidR="00886307" w:rsidRPr="00653284" w:rsidRDefault="00886307" w:rsidP="00974D32">
      <w:pPr>
        <w:ind w:firstLineChars="200" w:firstLine="31680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6.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河北城市化中的社会问题研究</w:t>
      </w:r>
    </w:p>
    <w:p w:rsidR="00886307" w:rsidRPr="00653284" w:rsidRDefault="00886307" w:rsidP="00974D32">
      <w:pPr>
        <w:ind w:firstLineChars="200" w:firstLine="31680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7.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河北社会组织发展情况调研与分析研究</w:t>
      </w:r>
    </w:p>
    <w:p w:rsidR="00886307" w:rsidRPr="00653284" w:rsidRDefault="00886307" w:rsidP="00974D32">
      <w:pPr>
        <w:ind w:firstLineChars="200" w:firstLine="31680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8.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河北农民工保障权益研究</w:t>
      </w:r>
    </w:p>
    <w:p w:rsidR="00886307" w:rsidRPr="00653284" w:rsidRDefault="00886307" w:rsidP="00974D32">
      <w:pPr>
        <w:ind w:firstLineChars="200" w:firstLine="31680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9.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河北就业创业服务体系研究</w:t>
      </w:r>
    </w:p>
    <w:p w:rsidR="00886307" w:rsidRPr="00653284" w:rsidRDefault="00886307" w:rsidP="00974D32">
      <w:pPr>
        <w:widowControl/>
        <w:ind w:firstLineChars="200" w:firstLine="31680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10.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机关事业单位养老保险制度改革相关问题研究</w:t>
      </w:r>
    </w:p>
    <w:p w:rsidR="00886307" w:rsidRPr="00653284" w:rsidRDefault="00886307" w:rsidP="00974D32">
      <w:pPr>
        <w:widowControl/>
        <w:ind w:firstLineChars="200" w:firstLine="31680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11.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河北人口结构、人口老龄化问题研究</w:t>
      </w:r>
    </w:p>
    <w:p w:rsidR="00886307" w:rsidRPr="00653284" w:rsidRDefault="00886307" w:rsidP="00974D32">
      <w:pPr>
        <w:widowControl/>
        <w:ind w:firstLineChars="200" w:firstLine="31680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12.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河北大学生就业问题研究</w:t>
      </w:r>
    </w:p>
    <w:p w:rsidR="00886307" w:rsidRPr="00653284" w:rsidRDefault="00886307" w:rsidP="00974D32">
      <w:pPr>
        <w:widowControl/>
        <w:ind w:firstLineChars="200" w:firstLine="31680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13.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传统村落文化保护与美丽乡村建设研究</w:t>
      </w:r>
    </w:p>
    <w:p w:rsidR="00886307" w:rsidRPr="00653284" w:rsidRDefault="00886307" w:rsidP="00974D32">
      <w:pPr>
        <w:widowControl/>
        <w:ind w:firstLineChars="200" w:firstLine="31680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14.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精准扶贫与农村社区发展研究</w:t>
      </w:r>
    </w:p>
    <w:p w:rsidR="00886307" w:rsidRPr="00653284" w:rsidRDefault="00886307" w:rsidP="00974D32">
      <w:pPr>
        <w:widowControl/>
        <w:ind w:firstLineChars="200" w:firstLine="31680"/>
        <w:jc w:val="left"/>
        <w:rPr>
          <w:rFonts w:ascii="楷体_GB2312" w:eastAsia="楷体_GB2312" w:hAnsi="Times New Roman" w:cs="Times New Roman"/>
          <w:sz w:val="32"/>
          <w:szCs w:val="32"/>
        </w:rPr>
      </w:pPr>
    </w:p>
    <w:p w:rsidR="00886307" w:rsidRPr="00653284" w:rsidRDefault="00886307" w:rsidP="00974D32">
      <w:pPr>
        <w:spacing w:line="360" w:lineRule="auto"/>
        <w:ind w:firstLineChars="200" w:firstLine="31680"/>
        <w:rPr>
          <w:rFonts w:ascii="楷体_GB2312" w:eastAsia="楷体_GB2312" w:hAnsi="Times New Roman" w:cs="Times New Roman"/>
          <w:sz w:val="32"/>
          <w:szCs w:val="32"/>
        </w:rPr>
      </w:pPr>
      <w:r w:rsidRPr="00653284">
        <w:rPr>
          <w:rFonts w:ascii="楷体_GB2312" w:eastAsia="楷体_GB2312" w:hAnsi="Times New Roman" w:cs="Times New Roman" w:hint="eastAsia"/>
          <w:sz w:val="32"/>
          <w:szCs w:val="32"/>
        </w:rPr>
        <w:t>（五）文化事业发展</w:t>
      </w:r>
    </w:p>
    <w:p w:rsidR="00886307" w:rsidRPr="00653284" w:rsidRDefault="00886307" w:rsidP="00974D32">
      <w:pPr>
        <w:widowControl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1.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习近平总书记在文艺工作座谈会上重要讲话精神研究</w:t>
      </w:r>
    </w:p>
    <w:p w:rsidR="00886307" w:rsidRPr="00653284" w:rsidRDefault="00886307" w:rsidP="00974D32">
      <w:pPr>
        <w:widowControl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2.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河北当代文学理论研究</w:t>
      </w:r>
    </w:p>
    <w:p w:rsidR="00886307" w:rsidRPr="00653284" w:rsidRDefault="00886307" w:rsidP="00974D32">
      <w:pPr>
        <w:widowControl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3.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城乡公共文化服务设施网络建设研究</w:t>
      </w:r>
    </w:p>
    <w:p w:rsidR="00886307" w:rsidRPr="00653284" w:rsidRDefault="00886307" w:rsidP="00974D32">
      <w:pPr>
        <w:widowControl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4.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河北公共文化服务效能研究</w:t>
      </w:r>
    </w:p>
    <w:p w:rsidR="00886307" w:rsidRPr="00653284" w:rsidRDefault="00886307" w:rsidP="00974D32">
      <w:pPr>
        <w:widowControl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5.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新常态下新闻传播的新理念、新思路与新举措研究</w:t>
      </w:r>
    </w:p>
    <w:p w:rsidR="00886307" w:rsidRPr="00653284" w:rsidRDefault="00886307" w:rsidP="00974D32">
      <w:pPr>
        <w:widowControl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6.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基本文化需求和多样化文化需求研究</w:t>
      </w:r>
    </w:p>
    <w:p w:rsidR="00886307" w:rsidRPr="00653284" w:rsidRDefault="00886307" w:rsidP="00974D32">
      <w:pPr>
        <w:widowControl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7.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网络文化产品与文化发展研究</w:t>
      </w:r>
    </w:p>
    <w:p w:rsidR="00886307" w:rsidRPr="00653284" w:rsidRDefault="00886307" w:rsidP="00974D32">
      <w:pPr>
        <w:widowControl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8.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社会力量参与公共文化服务的体制机制研究</w:t>
      </w:r>
    </w:p>
    <w:p w:rsidR="00886307" w:rsidRPr="00653284" w:rsidRDefault="00886307" w:rsidP="00974D32">
      <w:pPr>
        <w:widowControl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9.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网络文化发展建设研究</w:t>
      </w:r>
    </w:p>
    <w:p w:rsidR="00886307" w:rsidRPr="00653284" w:rsidRDefault="00886307" w:rsidP="00974D32">
      <w:pPr>
        <w:widowControl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kern w:val="0"/>
          <w:sz w:val="32"/>
          <w:szCs w:val="32"/>
        </w:rPr>
        <w:t>10.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基层综合性文化服务中心建设相关问题研究</w:t>
      </w:r>
    </w:p>
    <w:p w:rsidR="00886307" w:rsidRPr="00653284" w:rsidRDefault="00886307" w:rsidP="00974D32">
      <w:pPr>
        <w:ind w:firstLineChars="200" w:firstLine="31680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kern w:val="0"/>
          <w:sz w:val="32"/>
          <w:szCs w:val="32"/>
        </w:rPr>
        <w:t>11.</w:t>
      </w:r>
      <w:r w:rsidRPr="00653284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健全社会舆情引导机制研究</w:t>
      </w:r>
    </w:p>
    <w:p w:rsidR="00886307" w:rsidRPr="00653284" w:rsidRDefault="00886307" w:rsidP="00974D32">
      <w:pPr>
        <w:widowControl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宋体" w:cs="宋体"/>
          <w:kern w:val="0"/>
          <w:sz w:val="32"/>
          <w:szCs w:val="32"/>
        </w:rPr>
        <w:t>12.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公益性文化事业单位改革研究</w:t>
      </w:r>
    </w:p>
    <w:p w:rsidR="00886307" w:rsidRPr="00653284" w:rsidRDefault="00886307" w:rsidP="00974D32">
      <w:pPr>
        <w:ind w:firstLineChars="200" w:firstLine="31680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kern w:val="0"/>
          <w:sz w:val="32"/>
          <w:szCs w:val="32"/>
        </w:rPr>
        <w:t>13.</w:t>
      </w:r>
      <w:r w:rsidRPr="00653284">
        <w:rPr>
          <w:rFonts w:ascii="仿宋_GB2312" w:eastAsia="仿宋_GB2312" w:hAnsi="Times New Roman" w:cs="Times New Roman" w:hint="eastAsia"/>
          <w:kern w:val="0"/>
          <w:sz w:val="32"/>
          <w:szCs w:val="32"/>
        </w:rPr>
        <w:t>河北省文化产业发展现状与趋势研究</w:t>
      </w:r>
    </w:p>
    <w:p w:rsidR="00886307" w:rsidRPr="00653284" w:rsidRDefault="00886307" w:rsidP="00974D32">
      <w:pPr>
        <w:widowControl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kern w:val="0"/>
          <w:sz w:val="32"/>
          <w:szCs w:val="32"/>
        </w:rPr>
        <w:t>14.</w:t>
      </w:r>
      <w:r w:rsidRPr="00653284">
        <w:rPr>
          <w:rFonts w:ascii="仿宋_GB2312" w:eastAsia="仿宋_GB2312" w:hAnsi="宋体" w:cs="宋体"/>
          <w:kern w:val="0"/>
          <w:sz w:val="32"/>
          <w:szCs w:val="32"/>
        </w:rPr>
        <w:t>2022</w:t>
      </w:r>
      <w:r w:rsidRPr="00653284">
        <w:rPr>
          <w:rFonts w:ascii="仿宋_GB2312" w:eastAsia="仿宋_GB2312" w:hAnsi="宋体" w:cs="宋体" w:hint="eastAsia"/>
          <w:kern w:val="0"/>
          <w:sz w:val="32"/>
          <w:szCs w:val="32"/>
        </w:rPr>
        <w:t>年冬奥会与京津冀经济社会发展研究</w:t>
      </w:r>
    </w:p>
    <w:p w:rsidR="00886307" w:rsidRPr="00653284" w:rsidRDefault="00886307" w:rsidP="00974D32">
      <w:pPr>
        <w:widowControl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886307" w:rsidRPr="00653284" w:rsidRDefault="00886307" w:rsidP="00974D32">
      <w:pPr>
        <w:ind w:firstLineChars="200" w:firstLine="31680"/>
        <w:rPr>
          <w:rFonts w:ascii="楷体_GB2312" w:eastAsia="楷体_GB2312" w:hAnsi="Times New Roman" w:cs="Times New Roman"/>
          <w:kern w:val="11"/>
          <w:sz w:val="32"/>
          <w:szCs w:val="32"/>
        </w:rPr>
      </w:pPr>
      <w:r w:rsidRPr="00653284">
        <w:rPr>
          <w:rFonts w:ascii="楷体_GB2312" w:eastAsia="楷体_GB2312" w:hAnsi="Times New Roman" w:cs="Times New Roman" w:hint="eastAsia"/>
          <w:kern w:val="11"/>
          <w:sz w:val="32"/>
          <w:szCs w:val="32"/>
        </w:rPr>
        <w:t>（六）河北“三农”问题</w:t>
      </w:r>
    </w:p>
    <w:p w:rsidR="00886307" w:rsidRPr="00653284" w:rsidRDefault="00886307" w:rsidP="00974D32">
      <w:pPr>
        <w:ind w:firstLineChars="196" w:firstLine="31680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1.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调整优化农业结构研究</w:t>
      </w:r>
    </w:p>
    <w:p w:rsidR="00886307" w:rsidRPr="00653284" w:rsidRDefault="00886307" w:rsidP="00974D32">
      <w:pPr>
        <w:ind w:firstLineChars="196" w:firstLine="31680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2.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农业多种形式适度规模经营研究</w:t>
      </w:r>
    </w:p>
    <w:p w:rsidR="00886307" w:rsidRPr="00653284" w:rsidRDefault="00886307" w:rsidP="00974D32">
      <w:pPr>
        <w:ind w:firstLineChars="196" w:firstLine="31680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3.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推进农产品加工业战略研究</w:t>
      </w:r>
    </w:p>
    <w:p w:rsidR="00886307" w:rsidRPr="00653284" w:rsidRDefault="00886307" w:rsidP="00974D32">
      <w:pPr>
        <w:ind w:firstLineChars="196" w:firstLine="31680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4.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新型城镇化与新农村建设的实现路径研究</w:t>
      </w:r>
    </w:p>
    <w:p w:rsidR="00886307" w:rsidRPr="00653284" w:rsidRDefault="00886307" w:rsidP="00974D32">
      <w:pPr>
        <w:ind w:firstLineChars="196" w:firstLine="31680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5.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农民创业创新活力研究</w:t>
      </w:r>
    </w:p>
    <w:p w:rsidR="00886307" w:rsidRPr="00653284" w:rsidRDefault="00886307" w:rsidP="00974D32">
      <w:pPr>
        <w:ind w:firstLineChars="196" w:firstLine="31680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6.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农业供给侧结构性改革研究</w:t>
      </w:r>
    </w:p>
    <w:p w:rsidR="00886307" w:rsidRPr="00653284" w:rsidRDefault="00886307" w:rsidP="00974D32">
      <w:pPr>
        <w:ind w:firstLineChars="196" w:firstLine="31680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7.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深化农村土地制度改革问题研究</w:t>
      </w:r>
    </w:p>
    <w:p w:rsidR="00886307" w:rsidRPr="00653284" w:rsidRDefault="00886307" w:rsidP="00974D32">
      <w:pPr>
        <w:ind w:firstLineChars="196" w:firstLine="31680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8.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河北美丽乡村建设研究</w:t>
      </w:r>
    </w:p>
    <w:p w:rsidR="00886307" w:rsidRPr="00653284" w:rsidRDefault="00886307" w:rsidP="00974D32">
      <w:pPr>
        <w:ind w:firstLineChars="196" w:firstLine="31680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9.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农村环境污染整治对策研究</w:t>
      </w:r>
    </w:p>
    <w:p w:rsidR="00886307" w:rsidRPr="00653284" w:rsidRDefault="00886307" w:rsidP="00974D32">
      <w:pPr>
        <w:ind w:firstLineChars="196" w:firstLine="31680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10.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农民工回流与农村养老问题研究</w:t>
      </w:r>
    </w:p>
    <w:p w:rsidR="00886307" w:rsidRPr="00653284" w:rsidRDefault="00886307" w:rsidP="00974D32">
      <w:pPr>
        <w:ind w:firstLineChars="196" w:firstLine="31680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11.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城镇公共服务向农村延伸研究</w:t>
      </w:r>
    </w:p>
    <w:p w:rsidR="00886307" w:rsidRPr="00653284" w:rsidRDefault="00886307" w:rsidP="00974D32">
      <w:pPr>
        <w:ind w:firstLineChars="196" w:firstLine="31680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12.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京津冀协同发展背景下河北农业品牌战略研究</w:t>
      </w:r>
    </w:p>
    <w:p w:rsidR="00886307" w:rsidRPr="00653284" w:rsidRDefault="00886307" w:rsidP="00974D32">
      <w:pPr>
        <w:ind w:firstLineChars="196" w:firstLine="31680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13.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河北农产品市场控制与话语权研究</w:t>
      </w:r>
    </w:p>
    <w:p w:rsidR="00886307" w:rsidRPr="00653284" w:rsidRDefault="00886307" w:rsidP="00974D32">
      <w:pPr>
        <w:ind w:firstLineChars="196" w:firstLine="31680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14.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河北新型农业经营主体实证研究</w:t>
      </w:r>
    </w:p>
    <w:p w:rsidR="00886307" w:rsidRPr="00653284" w:rsidRDefault="00886307" w:rsidP="00974D32">
      <w:pPr>
        <w:ind w:firstLineChars="196" w:firstLine="31680"/>
        <w:rPr>
          <w:rFonts w:ascii="仿宋_GB2312" w:eastAsia="仿宋_GB2312" w:hAnsi="Times New Roman" w:cs="Times New Roman"/>
          <w:sz w:val="32"/>
          <w:szCs w:val="32"/>
        </w:rPr>
      </w:pPr>
      <w:r w:rsidRPr="00653284">
        <w:rPr>
          <w:rFonts w:ascii="仿宋_GB2312" w:eastAsia="仿宋_GB2312" w:hAnsi="Times New Roman" w:cs="Times New Roman"/>
          <w:sz w:val="32"/>
          <w:szCs w:val="32"/>
        </w:rPr>
        <w:t>15.</w:t>
      </w:r>
      <w:r w:rsidRPr="00653284">
        <w:rPr>
          <w:rFonts w:ascii="仿宋_GB2312" w:eastAsia="仿宋_GB2312" w:hAnsi="Times New Roman" w:cs="Times New Roman" w:hint="eastAsia"/>
          <w:sz w:val="32"/>
          <w:szCs w:val="32"/>
        </w:rPr>
        <w:t>农民组织化程度调查研究</w:t>
      </w:r>
    </w:p>
    <w:p w:rsidR="00886307" w:rsidRDefault="00886307" w:rsidP="00633D73">
      <w:pPr>
        <w:rPr>
          <w:rFonts w:ascii="黑体" w:eastAsia="黑体" w:hAnsi="Times New Roman" w:cs="Times New Roman"/>
          <w:b/>
          <w:sz w:val="32"/>
          <w:szCs w:val="32"/>
        </w:rPr>
      </w:pPr>
      <w:r>
        <w:rPr>
          <w:rFonts w:ascii="黑体" w:eastAsia="黑体" w:hAnsi="Times New Roman" w:cs="Times New Roman" w:hint="eastAsia"/>
          <w:bCs/>
          <w:sz w:val="32"/>
          <w:szCs w:val="32"/>
        </w:rPr>
        <w:t>五、社会科学基础理论和理论前沿问题研究</w:t>
      </w:r>
    </w:p>
    <w:p w:rsidR="00886307" w:rsidRDefault="00886307" w:rsidP="00974D32">
      <w:pPr>
        <w:ind w:firstLineChars="200" w:firstLine="3168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各学科要充分发挥学科优势、人才优势，加强对学科建设、队伍建设具有重要作用的基础理论、重大问题和前沿热点问题的研究。要强化问题意识和需求导向，坚持理论联系实际，突出区域特色，关注重大现实问题，为河北经济社会全面发展服务。本部分研究不规定具体方向和课题题目，申报者可根据上述要求自拟选题。</w:t>
      </w:r>
    </w:p>
    <w:p w:rsidR="00886307" w:rsidRDefault="00886307" w:rsidP="00974D32">
      <w:pPr>
        <w:ind w:firstLineChars="196" w:firstLine="31680"/>
        <w:rPr>
          <w:rFonts w:ascii="黑体" w:eastAsia="黑体" w:hAnsi="华文仿宋" w:cs="Times New Roman"/>
          <w:sz w:val="32"/>
          <w:szCs w:val="32"/>
        </w:rPr>
      </w:pPr>
      <w:r>
        <w:rPr>
          <w:rFonts w:ascii="黑体" w:eastAsia="黑体" w:hAnsi="宋体" w:cs="Times New Roman" w:hint="eastAsia"/>
          <w:sz w:val="32"/>
          <w:szCs w:val="32"/>
        </w:rPr>
        <w:t>六</w:t>
      </w:r>
      <w:r>
        <w:rPr>
          <w:rFonts w:ascii="黑体" w:eastAsia="黑体" w:hAnsi="华文仿宋" w:cs="Times New Roman" w:hint="eastAsia"/>
          <w:sz w:val="32"/>
          <w:szCs w:val="32"/>
        </w:rPr>
        <w:t>、社团建设、管理研究</w:t>
      </w:r>
    </w:p>
    <w:p w:rsidR="00886307" w:rsidRDefault="00886307" w:rsidP="00974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31680"/>
        <w:rPr>
          <w:rFonts w:ascii="仿宋_GB2312" w:eastAsia="仿宋_GB2312" w:hAnsi="Courier New" w:cs="Courier New"/>
          <w:sz w:val="32"/>
          <w:szCs w:val="32"/>
        </w:rPr>
      </w:pPr>
      <w:r>
        <w:rPr>
          <w:rFonts w:ascii="仿宋_GB2312" w:eastAsia="仿宋_GB2312" w:hAnsi="Courier New" w:cs="Courier New" w:hint="eastAsia"/>
          <w:sz w:val="32"/>
          <w:szCs w:val="32"/>
        </w:rPr>
        <w:t>研究内容主要包括提升社团服务能力建设研究；创新社会治理体系下社团发展研究；社团党组织建设研究；社团在党联系群众中的作用研究等。</w:t>
      </w:r>
    </w:p>
    <w:p w:rsidR="00886307" w:rsidRDefault="00886307" w:rsidP="00974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31680"/>
        <w:rPr>
          <w:rFonts w:ascii="黑体" w:eastAsia="黑体" w:hAnsi="Times New Roman" w:cs="Times New Roman"/>
          <w:sz w:val="32"/>
          <w:szCs w:val="32"/>
        </w:rPr>
      </w:pPr>
      <w:r>
        <w:rPr>
          <w:rFonts w:ascii="黑体" w:eastAsia="黑体" w:hAnsi="华文仿宋" w:cs="Courier New" w:hint="eastAsia"/>
          <w:sz w:val="32"/>
          <w:szCs w:val="32"/>
        </w:rPr>
        <w:t>七</w:t>
      </w:r>
      <w:r>
        <w:rPr>
          <w:rFonts w:ascii="黑体" w:eastAsia="黑体" w:hAnsi="宋体" w:cs="Courier New" w:hint="eastAsia"/>
          <w:sz w:val="32"/>
          <w:szCs w:val="32"/>
        </w:rPr>
        <w:t>、区域经济联合基金项目</w:t>
      </w:r>
    </w:p>
    <w:p w:rsidR="00886307" w:rsidRDefault="00886307" w:rsidP="00974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31680"/>
        <w:rPr>
          <w:rFonts w:ascii="黑体" w:eastAsia="黑体" w:hAnsi="Courier New" w:cs="Courier New"/>
          <w:b/>
          <w:sz w:val="32"/>
          <w:szCs w:val="32"/>
          <w:u w:val="single"/>
        </w:rPr>
      </w:pPr>
      <w:r>
        <w:rPr>
          <w:rFonts w:ascii="仿宋_GB2312" w:eastAsia="仿宋_GB2312" w:hAnsi="Courier New" w:cs="Courier New" w:hint="eastAsia"/>
          <w:sz w:val="32"/>
          <w:szCs w:val="32"/>
        </w:rPr>
        <w:t>河北省社科联与燕山大学共同设立的区域经济联合基金项目，旨在加强河北区域经济研究，带动学科发展，促进人才队伍建设，为我省经济社会发展提供理论保障和智力支持。申报者可自拟选题，围绕河北区域经济和社会可持续发展开展相关研究。该项目面向全省范围申报，纳入河北省社会科学发展研究课题管理。</w:t>
      </w:r>
    </w:p>
    <w:p w:rsidR="00886307" w:rsidRDefault="00886307" w:rsidP="00633D73">
      <w:pPr>
        <w:rPr>
          <w:rFonts w:ascii="黑体" w:eastAsia="黑体" w:hAnsi="Times New Roman" w:cs="Times New Roman"/>
          <w:b/>
          <w:sz w:val="32"/>
          <w:szCs w:val="32"/>
          <w:u w:val="single"/>
        </w:rPr>
      </w:pPr>
    </w:p>
    <w:p w:rsidR="00886307" w:rsidRPr="00633D73" w:rsidRDefault="00886307"/>
    <w:sectPr w:rsidR="00886307" w:rsidRPr="00633D73" w:rsidSect="00C92C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lvl w:ilvl="0">
      <w:start w:val="1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3D73"/>
    <w:rsid w:val="0005690E"/>
    <w:rsid w:val="00301194"/>
    <w:rsid w:val="003063EC"/>
    <w:rsid w:val="00633D73"/>
    <w:rsid w:val="00653284"/>
    <w:rsid w:val="006B603A"/>
    <w:rsid w:val="00886307"/>
    <w:rsid w:val="00974D32"/>
    <w:rsid w:val="00C92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D73"/>
    <w:pPr>
      <w:widowControl w:val="0"/>
      <w:jc w:val="both"/>
    </w:pPr>
    <w:rPr>
      <w:rFonts w:cs="黑体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8</Pages>
  <Words>430</Words>
  <Characters>2453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2016年度河北省社会科学发展</dc:title>
  <dc:subject/>
  <dc:creator>lenovo</dc:creator>
  <cp:keywords/>
  <dc:description/>
  <cp:lastModifiedBy>ZC</cp:lastModifiedBy>
  <cp:revision>2</cp:revision>
  <dcterms:created xsi:type="dcterms:W3CDTF">2016-03-04T01:51:00Z</dcterms:created>
  <dcterms:modified xsi:type="dcterms:W3CDTF">2016-03-04T01:51:00Z</dcterms:modified>
</cp:coreProperties>
</file>